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322F5ABA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B3B8A" w:rsidRPr="008B3B8A">
        <w:rPr>
          <w:b/>
          <w:i/>
          <w:noProof/>
          <w:sz w:val="28"/>
        </w:rPr>
        <w:t>R5-213087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8B3B8A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B8A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8B3B8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5DB86783" w:rsidR="00A75B55" w:rsidRPr="008B3B8A" w:rsidRDefault="008B3B8A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3B8A"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7EAB68F9" w14:textId="77777777" w:rsidR="00A75B55" w:rsidRPr="008B3B8A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8B3B8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8B3B8A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48A92C53" w:rsidR="00A75B55" w:rsidRPr="008B3B8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B8A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0667F38C" w:rsidR="00A75B55" w:rsidRDefault="008B3B8A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DC_11A_n78A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5A6614CF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A658FF">
              <w:t>11</w:t>
            </w:r>
            <w:r w:rsidRPr="0073575C">
              <w:t>A_n7</w:t>
            </w:r>
            <w:r w:rsidR="008B3B8A">
              <w:t>8</w:t>
            </w:r>
            <w:r w:rsidRPr="0073575C">
              <w:t>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244A06E6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A658FF">
              <w:rPr>
                <w:noProof/>
              </w:rPr>
              <w:t>11</w:t>
            </w:r>
            <w:r w:rsidRPr="0073575C">
              <w:rPr>
                <w:noProof/>
              </w:rPr>
              <w:t>A_n7</w:t>
            </w:r>
            <w:r w:rsidR="008B3B8A">
              <w:rPr>
                <w:noProof/>
              </w:rPr>
              <w:t>8</w:t>
            </w:r>
            <w:r w:rsidRPr="0073575C">
              <w:rPr>
                <w:noProof/>
              </w:rPr>
              <w:t xml:space="preserve">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135AC017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A658FF">
              <w:t>11</w:t>
            </w:r>
            <w:r w:rsidRPr="0073575C">
              <w:t>A_n7</w:t>
            </w:r>
            <w:r w:rsidR="008B3B8A">
              <w:t>8</w:t>
            </w:r>
            <w:r w:rsidRPr="0073575C">
              <w:t>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2EEC" w14:textId="2F56D064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2252"/>
        <w:gridCol w:w="1972"/>
        <w:gridCol w:w="2114"/>
        <w:gridCol w:w="2033"/>
        <w:tblGridChange w:id="15">
          <w:tblGrid>
            <w:gridCol w:w="63"/>
            <w:gridCol w:w="1967"/>
            <w:gridCol w:w="55"/>
            <w:gridCol w:w="2213"/>
            <w:gridCol w:w="39"/>
            <w:gridCol w:w="1945"/>
            <w:gridCol w:w="27"/>
            <w:gridCol w:w="2100"/>
            <w:gridCol w:w="14"/>
            <w:gridCol w:w="1970"/>
            <w:gridCol w:w="63"/>
          </w:tblGrid>
        </w:tblGridChange>
      </w:tblGrid>
      <w:tr w:rsidR="004E0DFC" w:rsidRPr="004B2214" w14:paraId="5C277C68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proofErr w:type="spellStart"/>
            <w:r w:rsidRPr="00D461E8">
              <w:t>Refsens</w:t>
            </w:r>
            <w:proofErr w:type="spellEnd"/>
            <w:r w:rsidRPr="00D461E8">
              <w:t xml:space="preserve"> exception, victim band (Note 2)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8B3B8A">
        <w:trPr>
          <w:trHeight w:val="70"/>
        </w:trPr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proofErr w:type="spellStart"/>
            <w:r w:rsidRPr="00D461E8">
              <w:t>DC_XA_nXA</w:t>
            </w:r>
            <w:proofErr w:type="spellEnd"/>
          </w:p>
        </w:tc>
      </w:tr>
      <w:tr w:rsidR="00233FD3" w:rsidRPr="004B2214" w14:paraId="3897F5DA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(Note 1)</w:t>
            </w:r>
          </w:p>
        </w:tc>
      </w:tr>
      <w:tr w:rsidR="00D25C6A" w:rsidRPr="004B2214" w14:paraId="4DAAD1B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4D637B5B" w14:textId="77777777" w:rsidTr="008B3B8A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0CB66B" w14:textId="16A62FE9" w:rsidR="008062BB" w:rsidRPr="001768A2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233FD3">
                <w:rPr>
                  <w:lang w:eastAsia="en-US"/>
                </w:rPr>
                <w:t>DC_11A_n7</w:t>
              </w:r>
              <w:r>
                <w:rPr>
                  <w:lang w:eastAsia="en-US"/>
                </w:rPr>
                <w:t>8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BF04FA" w14:textId="25ADAECC" w:rsidR="008062BB" w:rsidRPr="001768A2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4B2214">
                <w:t>No</w:t>
              </w:r>
            </w:ins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12EF06B" w14:textId="1317A0D4" w:rsidR="008062BB" w:rsidRPr="001768A2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4B2214">
                <w:t>N/A</w:t>
              </w:r>
            </w:ins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0CA0D9D" w14:textId="0C819AE4" w:rsidR="008062BB" w:rsidRPr="001768A2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3C7617">
                <w:t>NE</w:t>
              </w:r>
            </w:ins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792A96" w14:textId="1FB244BB" w:rsidR="008062BB" w:rsidRPr="001768A2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8062BB" w:rsidRPr="001768A2" w14:paraId="666FD4D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8B3B8A">
        <w:tc>
          <w:tcPr>
            <w:tcW w:w="202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7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1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203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>If single UL is allowed in a 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8B3B8A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45D9B" w14:textId="77777777" w:rsidR="00C73D88" w:rsidRDefault="00C73D88">
      <w:r>
        <w:separator/>
      </w:r>
    </w:p>
  </w:endnote>
  <w:endnote w:type="continuationSeparator" w:id="0">
    <w:p w14:paraId="5514723D" w14:textId="77777777" w:rsidR="00C73D88" w:rsidRDefault="00C7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B8F47" w14:textId="77777777" w:rsidR="00C73D88" w:rsidRDefault="00C73D88">
      <w:r>
        <w:separator/>
      </w:r>
    </w:p>
  </w:footnote>
  <w:footnote w:type="continuationSeparator" w:id="0">
    <w:p w14:paraId="4C79CAA6" w14:textId="77777777" w:rsidR="00C73D88" w:rsidRDefault="00C73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19C3B767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3B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214E9582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3B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3B8A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02DA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3D88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886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5574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2021-05-07T14:14:00Z</dcterms:created>
  <dcterms:modified xsi:type="dcterms:W3CDTF">2021-05-07T14:23:00Z</dcterms:modified>
</cp:coreProperties>
</file>